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9448C" w14:textId="77777777" w:rsidR="00F9212D" w:rsidRDefault="00F9212D" w:rsidP="00F92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ROGGER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F76362" w14:textId="77777777" w:rsidR="00F9212D" w:rsidRDefault="00F9212D" w:rsidP="00F92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Linton, Kent. Husbandman.</w:t>
      </w:r>
    </w:p>
    <w:p w14:paraId="30AC8D1B" w14:textId="77777777" w:rsidR="00F9212D" w:rsidRDefault="00F9212D" w:rsidP="00F9212D">
      <w:pPr>
        <w:rPr>
          <w:rFonts w:ascii="Times New Roman" w:hAnsi="Times New Roman" w:cs="Times New Roman"/>
        </w:rPr>
      </w:pPr>
    </w:p>
    <w:p w14:paraId="66AE0ADD" w14:textId="77777777" w:rsidR="00F9212D" w:rsidRDefault="00F9212D" w:rsidP="00F9212D">
      <w:pPr>
        <w:rPr>
          <w:rFonts w:ascii="Times New Roman" w:hAnsi="Times New Roman" w:cs="Times New Roman"/>
        </w:rPr>
      </w:pPr>
    </w:p>
    <w:p w14:paraId="3DE3BA1E" w14:textId="77777777" w:rsidR="00F9212D" w:rsidRDefault="00F9212D" w:rsidP="00F92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Hereden</w:t>
      </w:r>
      <w:proofErr w:type="spellEnd"/>
      <w:r>
        <w:rPr>
          <w:rFonts w:ascii="Times New Roman" w:hAnsi="Times New Roman" w:cs="Times New Roman"/>
        </w:rPr>
        <w:t>(q.v.) brought a plaint of debt against him, John Hamon</w:t>
      </w:r>
    </w:p>
    <w:p w14:paraId="6467F813" w14:textId="77777777" w:rsidR="00F9212D" w:rsidRDefault="00F9212D" w:rsidP="00F9212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Cranbrook(q.v.), Richard </w:t>
      </w:r>
      <w:proofErr w:type="spellStart"/>
      <w:r>
        <w:rPr>
          <w:rFonts w:ascii="Times New Roman" w:hAnsi="Times New Roman" w:cs="Times New Roman"/>
        </w:rPr>
        <w:t>Tronchemere</w:t>
      </w:r>
      <w:proofErr w:type="spellEnd"/>
      <w:r>
        <w:rPr>
          <w:rFonts w:ascii="Times New Roman" w:hAnsi="Times New Roman" w:cs="Times New Roman"/>
        </w:rPr>
        <w:t xml:space="preserve"> of Gillingham(q.v.) and John </w:t>
      </w:r>
      <w:proofErr w:type="spellStart"/>
      <w:r>
        <w:rPr>
          <w:rFonts w:ascii="Times New Roman" w:hAnsi="Times New Roman" w:cs="Times New Roman"/>
        </w:rPr>
        <w:t>Bratford</w:t>
      </w:r>
      <w:proofErr w:type="spellEnd"/>
      <w:r>
        <w:rPr>
          <w:rFonts w:ascii="Times New Roman" w:hAnsi="Times New Roman" w:cs="Times New Roman"/>
        </w:rPr>
        <w:t xml:space="preserve"> of Cranbrook(q.v.).</w:t>
      </w:r>
    </w:p>
    <w:p w14:paraId="03A4CF51" w14:textId="77777777" w:rsidR="00F9212D" w:rsidRDefault="00F9212D" w:rsidP="00F92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4B204CE" w14:textId="77777777" w:rsidR="00F9212D" w:rsidRDefault="00F9212D" w:rsidP="00F9212D">
      <w:pPr>
        <w:rPr>
          <w:rFonts w:ascii="Times New Roman" w:hAnsi="Times New Roman" w:cs="Times New Roman"/>
        </w:rPr>
      </w:pPr>
    </w:p>
    <w:p w14:paraId="1C6F3D63" w14:textId="77777777" w:rsidR="00F9212D" w:rsidRDefault="00F9212D" w:rsidP="00F9212D">
      <w:pPr>
        <w:rPr>
          <w:rFonts w:ascii="Times New Roman" w:hAnsi="Times New Roman" w:cs="Times New Roman"/>
        </w:rPr>
      </w:pPr>
    </w:p>
    <w:p w14:paraId="7292BDAD" w14:textId="77777777" w:rsidR="00F9212D" w:rsidRDefault="00F9212D" w:rsidP="00F9212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2018</w:t>
      </w:r>
    </w:p>
    <w:p w14:paraId="6FDCE434" w14:textId="77777777" w:rsidR="006B2F86" w:rsidRPr="00E71FC3" w:rsidRDefault="00F9212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9580F" w14:textId="77777777" w:rsidR="00F9212D" w:rsidRDefault="00F9212D" w:rsidP="00E71FC3">
      <w:r>
        <w:separator/>
      </w:r>
    </w:p>
  </w:endnote>
  <w:endnote w:type="continuationSeparator" w:id="0">
    <w:p w14:paraId="4F30AAC3" w14:textId="77777777" w:rsidR="00F9212D" w:rsidRDefault="00F9212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E17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B8971" w14:textId="77777777" w:rsidR="00F9212D" w:rsidRDefault="00F9212D" w:rsidP="00E71FC3">
      <w:r>
        <w:separator/>
      </w:r>
    </w:p>
  </w:footnote>
  <w:footnote w:type="continuationSeparator" w:id="0">
    <w:p w14:paraId="21F9640F" w14:textId="77777777" w:rsidR="00F9212D" w:rsidRDefault="00F9212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1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2ED5E"/>
  <w15:chartTrackingRefBased/>
  <w15:docId w15:val="{D80E787A-BAE7-4328-AF3A-290B53A1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212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21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2018-01-20T18:48:00Z</dcterms:created>
  <dcterms:modified xsi:type="dcterms:W3CDTF">2018-01-20T18:49:00Z</dcterms:modified>
</cp:coreProperties>
</file>